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51" w:rsidRDefault="00AA4C51" w:rsidP="00190E9F">
      <w:pPr>
        <w:tabs>
          <w:tab w:val="left" w:pos="5670"/>
        </w:tabs>
        <w:jc w:val="center"/>
        <w:rPr>
          <w:b/>
          <w:sz w:val="22"/>
          <w:szCs w:val="22"/>
        </w:rPr>
      </w:pPr>
    </w:p>
    <w:p w:rsidR="00AA4C51" w:rsidRDefault="00AA4C51" w:rsidP="00190E9F">
      <w:pPr>
        <w:tabs>
          <w:tab w:val="left" w:pos="5670"/>
        </w:tabs>
        <w:jc w:val="center"/>
        <w:rPr>
          <w:b/>
          <w:sz w:val="22"/>
          <w:szCs w:val="22"/>
        </w:rPr>
      </w:pPr>
    </w:p>
    <w:p w:rsidR="00AA4C51" w:rsidRPr="00ED25EA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D25EA">
        <w:rPr>
          <w:b/>
          <w:sz w:val="28"/>
          <w:szCs w:val="28"/>
        </w:rPr>
        <w:t>LIBRI DI TESTO</w:t>
      </w:r>
    </w:p>
    <w:p w:rsidR="00AA4C51" w:rsidRPr="00ED25EA" w:rsidRDefault="00AA4C51" w:rsidP="0092321D">
      <w:pPr>
        <w:tabs>
          <w:tab w:val="left" w:pos="5670"/>
        </w:tabs>
        <w:jc w:val="center"/>
        <w:rPr>
          <w:b/>
          <w:sz w:val="28"/>
          <w:szCs w:val="28"/>
        </w:rPr>
      </w:pPr>
      <w:r w:rsidRPr="00ED25EA">
        <w:rPr>
          <w:b/>
          <w:sz w:val="28"/>
          <w:szCs w:val="28"/>
        </w:rPr>
        <w:t>PROPOSTA DI NUOVA ADOZIONE</w:t>
      </w:r>
    </w:p>
    <w:p w:rsidR="00AA4C51" w:rsidRDefault="00AA4C51" w:rsidP="0092321D">
      <w:pPr>
        <w:tabs>
          <w:tab w:val="left" w:pos="5670"/>
        </w:tabs>
        <w:jc w:val="center"/>
        <w:rPr>
          <w:sz w:val="28"/>
          <w:szCs w:val="28"/>
        </w:rPr>
      </w:pPr>
    </w:p>
    <w:p w:rsidR="00AA4C51" w:rsidRPr="00BF5ED5" w:rsidRDefault="00AA4C51" w:rsidP="0092321D">
      <w:pPr>
        <w:tabs>
          <w:tab w:val="left" w:pos="5670"/>
        </w:tabs>
        <w:jc w:val="center"/>
        <w:rPr>
          <w:b/>
          <w:sz w:val="24"/>
          <w:szCs w:val="24"/>
        </w:rPr>
      </w:pPr>
      <w:r w:rsidRPr="00BF5ED5">
        <w:rPr>
          <w:b/>
          <w:sz w:val="24"/>
          <w:szCs w:val="24"/>
        </w:rPr>
        <w:t>Anno scolastico</w:t>
      </w:r>
      <w:r>
        <w:rPr>
          <w:b/>
          <w:sz w:val="24"/>
          <w:szCs w:val="24"/>
        </w:rPr>
        <w:t xml:space="preserve"> 2018/2019</w:t>
      </w:r>
    </w:p>
    <w:p w:rsidR="00AA4C51" w:rsidRDefault="00AA4C51" w:rsidP="0092321D">
      <w:pPr>
        <w:tabs>
          <w:tab w:val="left" w:pos="5670"/>
        </w:tabs>
        <w:jc w:val="center"/>
        <w:rPr>
          <w:sz w:val="24"/>
          <w:szCs w:val="24"/>
        </w:rPr>
      </w:pPr>
    </w:p>
    <w:p w:rsidR="00AA4C51" w:rsidRDefault="00AA4C51" w:rsidP="0092321D">
      <w:pPr>
        <w:tabs>
          <w:tab w:val="left" w:pos="5670"/>
        </w:tabs>
        <w:jc w:val="center"/>
        <w:rPr>
          <w:sz w:val="24"/>
          <w:szCs w:val="24"/>
        </w:rPr>
      </w:pPr>
    </w:p>
    <w:p w:rsidR="00AA4C51" w:rsidRDefault="00AA4C51" w:rsidP="0092321D">
      <w:pPr>
        <w:tabs>
          <w:tab w:val="left" w:pos="5670"/>
        </w:tabs>
        <w:jc w:val="center"/>
        <w:rPr>
          <w:b/>
          <w:sz w:val="22"/>
          <w:szCs w:val="22"/>
        </w:rPr>
      </w:pPr>
    </w:p>
    <w:p w:rsidR="00AA4C51" w:rsidRPr="00ED25EA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D25EA">
        <w:rPr>
          <w:b/>
          <w:sz w:val="24"/>
          <w:szCs w:val="24"/>
        </w:rPr>
        <w:t xml:space="preserve">TESTO DI CUI SI PROPONE </w:t>
      </w:r>
      <w:smartTag w:uri="urn:schemas-microsoft-com:office:smarttags" w:element="PersonName">
        <w:smartTagPr>
          <w:attr w:name="ProductID" w:val="LA NUOVA ADOZIONE"/>
        </w:smartTagPr>
        <w:r w:rsidRPr="00ED25EA">
          <w:rPr>
            <w:b/>
            <w:sz w:val="24"/>
            <w:szCs w:val="24"/>
          </w:rPr>
          <w:t>LA NUOVA ADOZIONE</w:t>
        </w:r>
      </w:smartTag>
    </w:p>
    <w:p w:rsidR="00AA4C51" w:rsidRPr="00ED25EA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classe_____________ indirizzo___________ materia____________________________________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titolo_____________________________________________________________VOL__________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autore____________________________ editore__________________________ prezzo________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Pr="004819AE" w:rsidRDefault="00AA4C51" w:rsidP="0092321D">
      <w:pPr>
        <w:tabs>
          <w:tab w:val="left" w:pos="5670"/>
        </w:tabs>
        <w:rPr>
          <w:b/>
          <w:sz w:val="22"/>
          <w:szCs w:val="22"/>
        </w:rPr>
      </w:pPr>
      <w:r>
        <w:rPr>
          <w:sz w:val="24"/>
          <w:szCs w:val="24"/>
        </w:rPr>
        <w:t>COD ISBN__________________________________________________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D25EA">
        <w:rPr>
          <w:b/>
          <w:sz w:val="24"/>
          <w:szCs w:val="24"/>
        </w:rPr>
        <w:t>IN SOSTITUZIONE DEL TESTO</w:t>
      </w:r>
    </w:p>
    <w:p w:rsidR="00AA4C51" w:rsidRPr="00ED25EA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titolo_____________________________________________________________vol. 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autore____________________________ editore__________________________ prezzo_________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COD ISBN__________________________________________________</w:t>
      </w: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</w:p>
    <w:p w:rsidR="00AA4C51" w:rsidRPr="00ED25EA" w:rsidRDefault="00AA4C51" w:rsidP="009232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D25EA">
        <w:rPr>
          <w:b/>
          <w:sz w:val="28"/>
          <w:szCs w:val="28"/>
        </w:rPr>
        <w:t>R E L A Z I O N E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AA4C51" w:rsidRDefault="00AA4C51" w:rsidP="0092321D">
      <w:pPr>
        <w:tabs>
          <w:tab w:val="left" w:pos="5670"/>
        </w:tabs>
        <w:rPr>
          <w:b/>
          <w:sz w:val="22"/>
          <w:szCs w:val="22"/>
        </w:rPr>
      </w:pPr>
    </w:p>
    <w:p w:rsidR="00AA4C51" w:rsidRDefault="00AA4C51" w:rsidP="0092321D">
      <w:pPr>
        <w:tabs>
          <w:tab w:val="left" w:pos="5670"/>
        </w:tabs>
        <w:rPr>
          <w:b/>
          <w:sz w:val="22"/>
          <w:szCs w:val="22"/>
        </w:rPr>
      </w:pPr>
    </w:p>
    <w:p w:rsidR="00AA4C51" w:rsidRDefault="00AA4C51" w:rsidP="0092321D">
      <w:pPr>
        <w:tabs>
          <w:tab w:val="left" w:pos="5670"/>
        </w:tabs>
        <w:rPr>
          <w:b/>
          <w:sz w:val="22"/>
          <w:szCs w:val="22"/>
        </w:rPr>
      </w:pPr>
    </w:p>
    <w:p w:rsidR="00AA4C51" w:rsidRDefault="00AA4C51" w:rsidP="0092321D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 xml:space="preserve">Data, _______________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bookmarkStart w:id="0" w:name="_GoBack"/>
      <w:bookmarkEnd w:id="0"/>
      <w:r>
        <w:rPr>
          <w:sz w:val="24"/>
          <w:szCs w:val="24"/>
        </w:rPr>
        <w:t>Firma docente</w:t>
      </w:r>
    </w:p>
    <w:p w:rsidR="00AA4C51" w:rsidRPr="004819AE" w:rsidRDefault="00AA4C51" w:rsidP="0092321D">
      <w:pPr>
        <w:tabs>
          <w:tab w:val="left" w:pos="5670"/>
        </w:tabs>
        <w:rPr>
          <w:b/>
          <w:sz w:val="22"/>
          <w:szCs w:val="22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_____________________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</w:t>
      </w:r>
    </w:p>
    <w:sectPr w:rsidR="00AA4C51" w:rsidRPr="004819AE" w:rsidSect="00BF5ED5">
      <w:headerReference w:type="default" r:id="rId7"/>
      <w:pgSz w:w="11907" w:h="16839" w:code="9"/>
      <w:pgMar w:top="284" w:right="1134" w:bottom="993" w:left="1134" w:header="284" w:footer="28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C51" w:rsidRDefault="00AA4C51" w:rsidP="00A66523">
      <w:r>
        <w:separator/>
      </w:r>
    </w:p>
  </w:endnote>
  <w:endnote w:type="continuationSeparator" w:id="0">
    <w:p w:rsidR="00AA4C51" w:rsidRDefault="00AA4C51" w:rsidP="00A6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C51" w:rsidRDefault="00AA4C51" w:rsidP="00A66523">
      <w:r>
        <w:separator/>
      </w:r>
    </w:p>
  </w:footnote>
  <w:footnote w:type="continuationSeparator" w:id="0">
    <w:p w:rsidR="00AA4C51" w:rsidRDefault="00AA4C51" w:rsidP="00A66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51" w:rsidRPr="008C706E" w:rsidRDefault="00AA4C51" w:rsidP="00BF5ED5">
    <w:pPr>
      <w:spacing w:after="120"/>
      <w:jc w:val="center"/>
      <w:rPr>
        <w:b/>
        <w:bCs/>
        <w:i/>
        <w:smallCaps/>
        <w:sz w:val="24"/>
        <w:szCs w:val="24"/>
        <w:lang w:val="fr-FR"/>
      </w:rPr>
    </w:pPr>
    <w:r w:rsidRPr="008C706E">
      <w:rPr>
        <w:b/>
        <w:bCs/>
        <w:i/>
        <w:sz w:val="24"/>
        <w:szCs w:val="24"/>
      </w:rPr>
      <w:t>ISTITUTO D'ISTRUZIONE SUPERIORE IIS "V. De Franchis”</w:t>
    </w:r>
  </w:p>
  <w:p w:rsidR="00AA4C51" w:rsidRPr="008C706E" w:rsidRDefault="00AA4C51" w:rsidP="00BF5ED5">
    <w:pPr>
      <w:tabs>
        <w:tab w:val="center" w:pos="4819"/>
      </w:tabs>
      <w:spacing w:after="120"/>
      <w:jc w:val="center"/>
      <w:rPr>
        <w:b/>
        <w:i/>
        <w:smallCaps/>
        <w:lang w:val="fr-F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49" type="#_x0000_t75" alt="emblema_gr" style="position:absolute;left:0;text-align:left;margin-left:.3pt;margin-top:-1.25pt;width:27pt;height:27pt;z-index:251658240;visibility:visible">
          <v:imagedata r:id="rId1" o:title=""/>
        </v:shape>
      </w:pict>
    </w:r>
    <w:r w:rsidRPr="008C706E">
      <w:rPr>
        <w:b/>
        <w:bCs/>
        <w:lang w:val="fr-FR"/>
      </w:rPr>
      <w:t>Cod. CEIS02900V</w:t>
    </w:r>
  </w:p>
  <w:p w:rsidR="00AA4C51" w:rsidRPr="008C706E" w:rsidRDefault="00AA4C51" w:rsidP="00BF5ED5">
    <w:pPr>
      <w:spacing w:after="120"/>
      <w:rPr>
        <w:bCs/>
        <w:iCs/>
        <w:sz w:val="4"/>
        <w:szCs w:val="4"/>
        <w:lang w:val="fr-FR"/>
      </w:rPr>
    </w:pPr>
  </w:p>
  <w:p w:rsidR="00AA4C51" w:rsidRPr="008C706E" w:rsidRDefault="00AA4C51" w:rsidP="00BF5ED5">
    <w:pPr>
      <w:jc w:val="center"/>
      <w:rPr>
        <w:b/>
        <w:lang w:eastAsia="ar-SA"/>
      </w:rPr>
    </w:pPr>
    <w:r w:rsidRPr="008C706E">
      <w:rPr>
        <w:b/>
        <w:lang w:val="fr-FR" w:eastAsia="ar-SA"/>
      </w:rPr>
      <w:t xml:space="preserve">I.T.C.G. cod. </w:t>
    </w:r>
    <w:r w:rsidRPr="008C706E">
      <w:rPr>
        <w:b/>
        <w:lang w:eastAsia="ar-SA"/>
      </w:rPr>
      <w:t>CETD029015 - CORSO Serale per adulti - cod. CETD 02951E</w:t>
    </w:r>
  </w:p>
  <w:p w:rsidR="00AA4C51" w:rsidRPr="008C706E" w:rsidRDefault="00AA4C51" w:rsidP="00BF5ED5">
    <w:pPr>
      <w:jc w:val="center"/>
      <w:rPr>
        <w:b/>
        <w:lang w:eastAsia="ar-SA"/>
      </w:rPr>
    </w:pPr>
    <w:r w:rsidRPr="008C706E">
      <w:rPr>
        <w:b/>
        <w:lang w:eastAsia="ar-SA"/>
      </w:rPr>
      <w:t>81016 PIEDIMONTE MATESE (Caserta), Via Aldo Moro N.6</w:t>
    </w:r>
  </w:p>
  <w:p w:rsidR="00AA4C51" w:rsidRPr="008C706E" w:rsidRDefault="00AA4C51" w:rsidP="00BF5ED5">
    <w:pPr>
      <w:jc w:val="center"/>
      <w:rPr>
        <w:b/>
        <w:lang w:eastAsia="ar-SA"/>
      </w:rPr>
    </w:pPr>
    <w:r>
      <w:rPr>
        <w:noProof/>
      </w:rPr>
      <w:pict>
        <v:shape id="_x0000_s2050" type="#_x0000_t75" style="position:absolute;left:0;text-align:left;margin-left:0;margin-top:-7.3pt;width:27pt;height:18.1pt;z-index:251657216">
          <v:imagedata r:id="rId2" o:title=""/>
        </v:shape>
        <o:OLEObject Type="Embed" ProgID="Word.Picture.8" ShapeID="_x0000_s2050" DrawAspect="Content" ObjectID="_1618292148" r:id="rId3"/>
      </w:pict>
    </w:r>
    <w:r w:rsidRPr="008C706E">
      <w:rPr>
        <w:b/>
        <w:lang w:eastAsia="ar-SA"/>
      </w:rPr>
      <w:t>Tel: 0823/911438 - Fax: 0823/784614</w:t>
    </w:r>
  </w:p>
  <w:p w:rsidR="00AA4C51" w:rsidRPr="008C706E" w:rsidRDefault="00AA4C51" w:rsidP="00BF5ED5">
    <w:pPr>
      <w:tabs>
        <w:tab w:val="left" w:pos="1390"/>
        <w:tab w:val="center" w:pos="4961"/>
      </w:tabs>
      <w:ind w:firstLine="708"/>
      <w:jc w:val="center"/>
      <w:rPr>
        <w:b/>
        <w:sz w:val="4"/>
        <w:szCs w:val="4"/>
        <w:lang w:eastAsia="ar-SA"/>
      </w:rPr>
    </w:pPr>
  </w:p>
  <w:p w:rsidR="00AA4C51" w:rsidRPr="008C706E" w:rsidRDefault="00AA4C51" w:rsidP="00BF5ED5">
    <w:pPr>
      <w:tabs>
        <w:tab w:val="left" w:pos="1390"/>
        <w:tab w:val="right" w:pos="9214"/>
      </w:tabs>
      <w:ind w:firstLine="708"/>
      <w:jc w:val="center"/>
      <w:rPr>
        <w:b/>
        <w:lang w:eastAsia="ar-SA"/>
      </w:rPr>
    </w:pPr>
    <w:r w:rsidRPr="008C706E">
      <w:rPr>
        <w:b/>
        <w:lang w:eastAsia="ar-SA"/>
      </w:rPr>
      <w:t>I.P.I.A. cod. CERI 02901E - CORSO Serale per adulti - cod. CERI 02951X</w:t>
    </w:r>
  </w:p>
  <w:p w:rsidR="00AA4C51" w:rsidRPr="008C706E" w:rsidRDefault="00AA4C51" w:rsidP="00BF5ED5">
    <w:pPr>
      <w:tabs>
        <w:tab w:val="left" w:pos="1991"/>
      </w:tabs>
      <w:jc w:val="center"/>
      <w:rPr>
        <w:b/>
        <w:lang w:eastAsia="ar-SA"/>
      </w:rPr>
    </w:pPr>
    <w:r w:rsidRPr="008C706E">
      <w:rPr>
        <w:b/>
        <w:lang w:eastAsia="ar-SA"/>
      </w:rPr>
      <w:t>81011 ALIFE (Caserta), Via Caduti sul lavoro</w:t>
    </w:r>
  </w:p>
  <w:p w:rsidR="00AA4C51" w:rsidRPr="008C706E" w:rsidRDefault="00AA4C51" w:rsidP="00BF5ED5">
    <w:pPr>
      <w:tabs>
        <w:tab w:val="center" w:pos="4819"/>
        <w:tab w:val="right" w:pos="9638"/>
      </w:tabs>
      <w:jc w:val="center"/>
      <w:rPr>
        <w:lang w:eastAsia="ar-SA"/>
      </w:rPr>
    </w:pPr>
    <w:r w:rsidRPr="008C706E">
      <w:rPr>
        <w:b/>
        <w:lang w:eastAsia="ar-SA"/>
      </w:rPr>
      <w:t>Tel: 0823/918287, 0823/786961 – Fax: 0823/918578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68085B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79A"/>
    <w:rsid w:val="000110A4"/>
    <w:rsid w:val="000622E8"/>
    <w:rsid w:val="00065913"/>
    <w:rsid w:val="0007006A"/>
    <w:rsid w:val="000B2B92"/>
    <w:rsid w:val="00125F51"/>
    <w:rsid w:val="00190E9F"/>
    <w:rsid w:val="00195854"/>
    <w:rsid w:val="001B510F"/>
    <w:rsid w:val="001C3907"/>
    <w:rsid w:val="001F7A74"/>
    <w:rsid w:val="00241CA9"/>
    <w:rsid w:val="0025466D"/>
    <w:rsid w:val="00286894"/>
    <w:rsid w:val="00287B44"/>
    <w:rsid w:val="00294FF9"/>
    <w:rsid w:val="00297B16"/>
    <w:rsid w:val="002A45F3"/>
    <w:rsid w:val="002A51F8"/>
    <w:rsid w:val="002C1898"/>
    <w:rsid w:val="002D2385"/>
    <w:rsid w:val="002D4DEE"/>
    <w:rsid w:val="0032209C"/>
    <w:rsid w:val="00323B89"/>
    <w:rsid w:val="0035758E"/>
    <w:rsid w:val="003B4AEE"/>
    <w:rsid w:val="003C7815"/>
    <w:rsid w:val="00434F82"/>
    <w:rsid w:val="00477F0E"/>
    <w:rsid w:val="004819AE"/>
    <w:rsid w:val="00485286"/>
    <w:rsid w:val="00490C9D"/>
    <w:rsid w:val="004A7117"/>
    <w:rsid w:val="004C2567"/>
    <w:rsid w:val="004E396D"/>
    <w:rsid w:val="00561943"/>
    <w:rsid w:val="005674D3"/>
    <w:rsid w:val="005D12BB"/>
    <w:rsid w:val="005D7E67"/>
    <w:rsid w:val="00624397"/>
    <w:rsid w:val="00632D81"/>
    <w:rsid w:val="00654B42"/>
    <w:rsid w:val="00663064"/>
    <w:rsid w:val="006662B8"/>
    <w:rsid w:val="006A7441"/>
    <w:rsid w:val="006E7C7E"/>
    <w:rsid w:val="0072026A"/>
    <w:rsid w:val="00724291"/>
    <w:rsid w:val="0073410B"/>
    <w:rsid w:val="00735A7C"/>
    <w:rsid w:val="007B2CA6"/>
    <w:rsid w:val="007C0EC2"/>
    <w:rsid w:val="00837420"/>
    <w:rsid w:val="008811DD"/>
    <w:rsid w:val="0088324A"/>
    <w:rsid w:val="008A6241"/>
    <w:rsid w:val="008C706E"/>
    <w:rsid w:val="0092321D"/>
    <w:rsid w:val="00A02414"/>
    <w:rsid w:val="00A61351"/>
    <w:rsid w:val="00A66523"/>
    <w:rsid w:val="00A746D4"/>
    <w:rsid w:val="00A93CF8"/>
    <w:rsid w:val="00AA4C51"/>
    <w:rsid w:val="00AE4C67"/>
    <w:rsid w:val="00AE4CFD"/>
    <w:rsid w:val="00AE7221"/>
    <w:rsid w:val="00AE76DC"/>
    <w:rsid w:val="00BA263C"/>
    <w:rsid w:val="00BD4E6F"/>
    <w:rsid w:val="00BF5ED5"/>
    <w:rsid w:val="00C3265E"/>
    <w:rsid w:val="00C36A2B"/>
    <w:rsid w:val="00C406D6"/>
    <w:rsid w:val="00C43718"/>
    <w:rsid w:val="00C62DDC"/>
    <w:rsid w:val="00C8532B"/>
    <w:rsid w:val="00CA3BFE"/>
    <w:rsid w:val="00CB081F"/>
    <w:rsid w:val="00CC340E"/>
    <w:rsid w:val="00CE4A62"/>
    <w:rsid w:val="00CF5C18"/>
    <w:rsid w:val="00D271FD"/>
    <w:rsid w:val="00D91456"/>
    <w:rsid w:val="00D97FDE"/>
    <w:rsid w:val="00DC6D1B"/>
    <w:rsid w:val="00DD564E"/>
    <w:rsid w:val="00DF6A88"/>
    <w:rsid w:val="00E13853"/>
    <w:rsid w:val="00E36D4E"/>
    <w:rsid w:val="00E5512A"/>
    <w:rsid w:val="00E741E8"/>
    <w:rsid w:val="00E84238"/>
    <w:rsid w:val="00E9179A"/>
    <w:rsid w:val="00ED25EA"/>
    <w:rsid w:val="00F01878"/>
    <w:rsid w:val="00F01F91"/>
    <w:rsid w:val="00F05535"/>
    <w:rsid w:val="00F26AA7"/>
    <w:rsid w:val="00F459B4"/>
    <w:rsid w:val="00F66A80"/>
    <w:rsid w:val="00F73355"/>
    <w:rsid w:val="00FC6A38"/>
    <w:rsid w:val="00FD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E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22E8"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17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17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622E8"/>
    <w:pPr>
      <w:keepNext/>
      <w:jc w:val="center"/>
      <w:outlineLvl w:val="4"/>
    </w:pPr>
    <w:rPr>
      <w:rFonts w:ascii="Garamond" w:hAnsi="Garamond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179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F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F0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F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F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F0C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622E8"/>
    <w:pPr>
      <w:jc w:val="center"/>
    </w:pPr>
    <w:rPr>
      <w:rFonts w:ascii="Garamond" w:hAnsi="Garamond"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72F0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622E8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72F0C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A66523"/>
    <w:pPr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66523"/>
    <w:rPr>
      <w:rFonts w:ascii="Calibri" w:eastAsia="Times New Roman" w:hAnsi="Calibri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A66523"/>
    <w:pPr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6523"/>
    <w:rPr>
      <w:rFonts w:ascii="Calibri" w:eastAsia="Times New Roman" w:hAnsi="Calibr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A6652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66523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A6652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07006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256</Words>
  <Characters>1465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LIBRI DI TESTO</dc:title>
  <dc:subject/>
  <dc:creator>acerbo</dc:creator>
  <cp:keywords/>
  <dc:description/>
  <cp:lastModifiedBy>LAVORO</cp:lastModifiedBy>
  <cp:revision>2</cp:revision>
  <cp:lastPrinted>2002-11-30T06:47:00Z</cp:lastPrinted>
  <dcterms:created xsi:type="dcterms:W3CDTF">2019-05-02T06:49:00Z</dcterms:created>
  <dcterms:modified xsi:type="dcterms:W3CDTF">2019-05-02T06:49:00Z</dcterms:modified>
</cp:coreProperties>
</file>